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93B33A" w14:textId="77777777" w:rsidR="00087BF5" w:rsidRDefault="00087BF5">
      <w:pPr>
        <w:rPr>
          <w:rFonts w:ascii="Verdana" w:hAnsi="Verdana"/>
          <w:b/>
          <w:sz w:val="24"/>
          <w:szCs w:val="24"/>
        </w:rPr>
      </w:pPr>
    </w:p>
    <w:p w14:paraId="059241EC" w14:textId="6A5F69D0" w:rsidR="003417F4" w:rsidRPr="00C34936" w:rsidRDefault="00C34936">
      <w:pPr>
        <w:rPr>
          <w:rFonts w:ascii="Verdana" w:hAnsi="Verdana"/>
          <w:b/>
          <w:sz w:val="24"/>
          <w:szCs w:val="24"/>
        </w:rPr>
      </w:pPr>
      <w:r w:rsidRPr="00C34936">
        <w:rPr>
          <w:rFonts w:ascii="Verdana" w:hAnsi="Verdana"/>
          <w:b/>
          <w:sz w:val="24"/>
          <w:szCs w:val="24"/>
        </w:rPr>
        <w:t xml:space="preserve">Invulbijlage </w:t>
      </w:r>
      <w:r w:rsidR="00BD5FCF">
        <w:rPr>
          <w:rFonts w:ascii="Verdana" w:hAnsi="Verdana"/>
          <w:b/>
          <w:sz w:val="24"/>
          <w:szCs w:val="24"/>
        </w:rPr>
        <w:t>6: Referentie</w:t>
      </w:r>
    </w:p>
    <w:p w14:paraId="62331447" w14:textId="77777777" w:rsidR="00C34936" w:rsidRDefault="00C34936">
      <w:pPr>
        <w:rPr>
          <w:rFonts w:ascii="Verdana" w:hAnsi="Verdana"/>
          <w:sz w:val="18"/>
          <w:szCs w:val="18"/>
        </w:rPr>
      </w:pPr>
    </w:p>
    <w:p w14:paraId="6CD186E1" w14:textId="77777777" w:rsidR="005E150B" w:rsidRPr="009D2F10" w:rsidRDefault="005E150B" w:rsidP="005E150B">
      <w:pPr>
        <w:pStyle w:val="Geenafstand"/>
        <w:rPr>
          <w:rFonts w:ascii="Verdana" w:hAnsi="Verdana"/>
          <w:sz w:val="18"/>
          <w:szCs w:val="18"/>
        </w:rPr>
      </w:pPr>
      <w:r w:rsidRPr="009D2F10">
        <w:rPr>
          <w:rFonts w:ascii="Verdana" w:hAnsi="Verdana"/>
          <w:sz w:val="18"/>
          <w:szCs w:val="18"/>
        </w:rPr>
        <w:t>Europese Aanbesteding ‘Circulaire bedrijfskleding, bewassing en retourstromen’</w:t>
      </w:r>
    </w:p>
    <w:p w14:paraId="3D304F17" w14:textId="77777777" w:rsidR="005E150B" w:rsidRPr="009D2F10" w:rsidRDefault="005E150B" w:rsidP="005E150B">
      <w:pPr>
        <w:pStyle w:val="Geenafstand"/>
        <w:rPr>
          <w:rFonts w:ascii="Verdana" w:hAnsi="Verdana"/>
          <w:b/>
          <w:sz w:val="18"/>
          <w:szCs w:val="18"/>
          <w:lang w:val="en-US"/>
        </w:rPr>
      </w:pPr>
      <w:r w:rsidRPr="009D2F10">
        <w:rPr>
          <w:rFonts w:ascii="Verdana" w:hAnsi="Verdana"/>
          <w:sz w:val="18"/>
          <w:szCs w:val="18"/>
          <w:lang w:val="en-US"/>
        </w:rPr>
        <w:t>I&amp;A-nummer: I&amp;A_2019_0169</w:t>
      </w:r>
    </w:p>
    <w:p w14:paraId="2939EC9D" w14:textId="77777777" w:rsidR="008575C7" w:rsidRPr="005E150B" w:rsidRDefault="008575C7">
      <w:pPr>
        <w:rPr>
          <w:rFonts w:ascii="Verdana" w:hAnsi="Verdana"/>
          <w:sz w:val="18"/>
          <w:szCs w:val="18"/>
          <w:lang w:val="en-US"/>
        </w:rPr>
      </w:pPr>
    </w:p>
    <w:p w14:paraId="338B6B77" w14:textId="77777777" w:rsidR="00E10941" w:rsidRPr="005E150B" w:rsidRDefault="00E10941">
      <w:pPr>
        <w:rPr>
          <w:rFonts w:ascii="Verdana" w:hAnsi="Verdana"/>
          <w:sz w:val="18"/>
          <w:szCs w:val="18"/>
          <w:lang w:val="en-US"/>
        </w:rPr>
      </w:pPr>
    </w:p>
    <w:p w14:paraId="0BEDD725" w14:textId="77777777" w:rsidR="005E150B" w:rsidRPr="00517BAC" w:rsidRDefault="005E150B" w:rsidP="005E150B">
      <w:pPr>
        <w:rPr>
          <w:rFonts w:ascii="Verdana" w:hAnsi="Verdana"/>
          <w:b/>
          <w:sz w:val="18"/>
          <w:szCs w:val="18"/>
        </w:rPr>
      </w:pPr>
      <w:r w:rsidRPr="00517BAC">
        <w:rPr>
          <w:rFonts w:ascii="Verdana" w:hAnsi="Verdana"/>
          <w:b/>
          <w:sz w:val="18"/>
          <w:szCs w:val="18"/>
        </w:rPr>
        <w:t>U dient één referentieproject per kerncompetentie, conform paragraaf 3.4.3 van de Offerteaanvraag, in te vullen en in te dienen bij inschrijving.</w:t>
      </w:r>
    </w:p>
    <w:p w14:paraId="3DF2E23B" w14:textId="77777777" w:rsidR="00E10941" w:rsidRPr="005062B2" w:rsidRDefault="00E10941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8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7"/>
        <w:gridCol w:w="3996"/>
        <w:gridCol w:w="2842"/>
        <w:gridCol w:w="2144"/>
      </w:tblGrid>
      <w:tr w:rsidR="00745EC3" w:rsidRPr="005062B2" w14:paraId="3AC6A561" w14:textId="77777777" w:rsidTr="00B739F5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29DDBDCA" w14:textId="77777777" w:rsidR="00745EC3" w:rsidRPr="005062B2" w:rsidRDefault="00745EC3" w:rsidP="002A1EA6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062B2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</w:p>
        </w:tc>
      </w:tr>
      <w:tr w:rsidR="00745EC3" w:rsidRPr="005062B2" w14:paraId="08A581BB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1C36083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6F5A7F78" w14:textId="77777777" w:rsidR="00745EC3" w:rsidRPr="005062B2" w:rsidRDefault="00E30F7D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project: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7DD8FE6C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5EC3" w:rsidRPr="005062B2" w14:paraId="69FF87DA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06E8639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3B2027C0" w14:textId="155A4F21" w:rsidR="00745EC3" w:rsidRPr="005062B2" w:rsidRDefault="00E30F7D" w:rsidP="00996520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</w:t>
            </w:r>
            <w:r w:rsidR="00996520">
              <w:rPr>
                <w:rFonts w:ascii="Verdana" w:hAnsi="Verdana"/>
                <w:sz w:val="18"/>
                <w:szCs w:val="18"/>
              </w:rPr>
              <w:t>Perceel</w:t>
            </w:r>
            <w:r w:rsidRPr="005062B2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5BA1D1EE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5EC3" w:rsidRPr="005062B2" w14:paraId="343EB327" w14:textId="77777777" w:rsidTr="00347BB0">
        <w:trPr>
          <w:cantSplit/>
          <w:jc w:val="center"/>
        </w:trPr>
        <w:tc>
          <w:tcPr>
            <w:tcW w:w="21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B0BA1B9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5847DC6B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</w:p>
          <w:p w14:paraId="4B016FC6" w14:textId="77777777" w:rsidR="003417F4" w:rsidRPr="005062B2" w:rsidRDefault="003417F4" w:rsidP="002A1EA6">
            <w:pPr>
              <w:rPr>
                <w:rFonts w:ascii="Verdana" w:hAnsi="Verdana"/>
                <w:sz w:val="18"/>
              </w:rPr>
            </w:pPr>
          </w:p>
          <w:p w14:paraId="1129D939" w14:textId="77777777" w:rsidR="003417F4" w:rsidRPr="005062B2" w:rsidRDefault="003417F4" w:rsidP="002A1EA6">
            <w:pPr>
              <w:rPr>
                <w:rFonts w:ascii="Verdana" w:hAnsi="Verdana"/>
                <w:sz w:val="18"/>
              </w:rPr>
            </w:pPr>
          </w:p>
          <w:p w14:paraId="57DFE723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31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3B303A1" w14:textId="1C83D9CC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Opdrachtsom</w:t>
            </w:r>
            <w:r w:rsidR="003417F4" w:rsidRPr="005062B2">
              <w:rPr>
                <w:rFonts w:ascii="Verdana" w:hAnsi="Verdana"/>
                <w:sz w:val="18"/>
                <w:szCs w:val="18"/>
              </w:rPr>
              <w:t xml:space="preserve"> of 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gefactureerd</w:t>
            </w:r>
            <w:r w:rsidR="003417F4" w:rsidRPr="005062B2">
              <w:rPr>
                <w:rFonts w:ascii="Verdana" w:hAnsi="Verdana"/>
                <w:sz w:val="18"/>
                <w:szCs w:val="18"/>
              </w:rPr>
              <w:t xml:space="preserve"> totaalbedrag op jaarbasis,</w:t>
            </w:r>
            <w:r w:rsidRPr="005062B2">
              <w:rPr>
                <w:rFonts w:ascii="Verdana" w:hAnsi="Verdana"/>
                <w:sz w:val="18"/>
                <w:szCs w:val="18"/>
              </w:rPr>
              <w:t xml:space="preserve"> exclusief BTW.</w:t>
            </w:r>
          </w:p>
          <w:p w14:paraId="459F1021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023A9743" w14:textId="09456FA5" w:rsidR="00745EC3" w:rsidRPr="005062B2" w:rsidRDefault="00E30F7D" w:rsidP="00E30F7D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E</w:t>
            </w:r>
            <w:r w:rsidR="00745EC3" w:rsidRPr="005062B2">
              <w:rPr>
                <w:rFonts w:ascii="Verdana" w:hAnsi="Verdana"/>
                <w:sz w:val="18"/>
                <w:szCs w:val="18"/>
              </w:rPr>
              <w:t xml:space="preserve">ventuele waarde van het gedeelte dat in </w:t>
            </w:r>
            <w:r w:rsidR="00C34936">
              <w:rPr>
                <w:rFonts w:ascii="Verdana" w:hAnsi="Verdana"/>
                <w:sz w:val="18"/>
                <w:szCs w:val="18"/>
              </w:rPr>
              <w:t>onder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aanneming</w:t>
            </w:r>
            <w:r w:rsidR="00745EC3" w:rsidRPr="005062B2">
              <w:rPr>
                <w:rFonts w:ascii="Verdana" w:hAnsi="Verdana"/>
                <w:sz w:val="18"/>
                <w:szCs w:val="18"/>
              </w:rPr>
              <w:t xml:space="preserve"> is uitgevoerd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2658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CC98D94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7B492EF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19CE160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0D7F0E77" w14:textId="77777777" w:rsidR="003417F4" w:rsidRPr="005062B2" w:rsidRDefault="003417F4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3A7EF9B7" w14:textId="77777777" w:rsidR="00745EC3" w:rsidRPr="005062B2" w:rsidRDefault="00745EC3" w:rsidP="00F969B9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745EC3" w:rsidRPr="005062B2" w14:paraId="02A0E72C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646BB88E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1394142D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opdrachtgever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32D6CE1A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75AD876B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Telefoonnummer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1D311B1E" w14:textId="77777777" w:rsidR="00745EC3" w:rsidRPr="005062B2" w:rsidRDefault="00012CC5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7FEA227D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43A1862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3C654EC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7AB4BC18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E30F7D" w:rsidRPr="005062B2" w14:paraId="28294861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1D13F99" w14:textId="77777777" w:rsidR="00E30F7D" w:rsidRPr="005062B2" w:rsidRDefault="00E30F7D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0381CEC5" w14:textId="77777777" w:rsidR="00E30F7D" w:rsidRPr="005062B2" w:rsidRDefault="00E30F7D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25E5FB43" w14:textId="77777777" w:rsidR="00E30F7D" w:rsidRPr="005062B2" w:rsidRDefault="00E30F7D" w:rsidP="006F34CE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02E50CD0" w14:textId="77777777" w:rsidR="00E30F7D" w:rsidRPr="005062B2" w:rsidRDefault="00E30F7D" w:rsidP="00E30F7D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745EC3" w:rsidRPr="005062B2" w14:paraId="6672866F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2CA6949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31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A360144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515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4DB6F2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314543FA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94DA8DC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353CDF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43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11293D2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40BD8D25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2DCA493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25A2826E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D607D" w:rsidRPr="005062B2" w14:paraId="476CF67C" w14:textId="77777777" w:rsidTr="00347BB0">
        <w:trPr>
          <w:cantSplit/>
          <w:jc w:val="center"/>
        </w:trPr>
        <w:tc>
          <w:tcPr>
            <w:tcW w:w="212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529C2D4F" w14:textId="77777777" w:rsidR="00FD607D" w:rsidRPr="005062B2" w:rsidRDefault="00FD607D" w:rsidP="004A5ACE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31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C83197F" w14:textId="77777777" w:rsidR="00FD607D" w:rsidRPr="005062B2" w:rsidRDefault="00FD607D" w:rsidP="004A5ACE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515" w:type="pct"/>
            <w:tcMar>
              <w:top w:w="57" w:type="dxa"/>
              <w:bottom w:w="57" w:type="dxa"/>
            </w:tcMar>
            <w:vAlign w:val="center"/>
          </w:tcPr>
          <w:p w14:paraId="5C760942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143" w:type="pct"/>
            <w:vAlign w:val="center"/>
          </w:tcPr>
          <w:p w14:paraId="374E06F0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FD607D" w:rsidRPr="005062B2" w14:paraId="68C56739" w14:textId="77777777" w:rsidTr="00347BB0">
        <w:trPr>
          <w:cantSplit/>
          <w:jc w:val="center"/>
        </w:trPr>
        <w:tc>
          <w:tcPr>
            <w:tcW w:w="212" w:type="pct"/>
            <w:vMerge/>
            <w:tcMar>
              <w:top w:w="57" w:type="dxa"/>
              <w:bottom w:w="57" w:type="dxa"/>
            </w:tcMar>
            <w:vAlign w:val="center"/>
          </w:tcPr>
          <w:p w14:paraId="3A38CFF5" w14:textId="77777777" w:rsidR="00FD607D" w:rsidRPr="005062B2" w:rsidRDefault="00FD607D" w:rsidP="00FA2D0C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31" w:type="pct"/>
            <w:vMerge/>
            <w:tcMar>
              <w:top w:w="57" w:type="dxa"/>
              <w:bottom w:w="57" w:type="dxa"/>
            </w:tcMar>
            <w:vAlign w:val="center"/>
          </w:tcPr>
          <w:p w14:paraId="308ECCD6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pct"/>
            <w:tcMar>
              <w:top w:w="57" w:type="dxa"/>
              <w:bottom w:w="57" w:type="dxa"/>
            </w:tcMar>
            <w:vAlign w:val="center"/>
          </w:tcPr>
          <w:p w14:paraId="7154F79E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143" w:type="pct"/>
            <w:vAlign w:val="center"/>
          </w:tcPr>
          <w:p w14:paraId="63AC6C58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47BB0" w:rsidRPr="005062B2" w14:paraId="1EAC9D8E" w14:textId="77777777" w:rsidTr="00347BB0">
        <w:trPr>
          <w:cantSplit/>
          <w:trHeight w:val="1304"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815EE30" w14:textId="77777777" w:rsidR="00347BB0" w:rsidRPr="005062B2" w:rsidRDefault="00347BB0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31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C5FAAA2" w14:textId="77777777" w:rsidR="00347BB0" w:rsidRPr="005062B2" w:rsidRDefault="00347BB0" w:rsidP="004A519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7D220B26" w14:textId="77777777" w:rsidR="00347BB0" w:rsidRPr="005062B2" w:rsidRDefault="00347BB0" w:rsidP="004A519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</w:p>
          <w:p w14:paraId="1E12AC37" w14:textId="77777777" w:rsidR="00347BB0" w:rsidRPr="005062B2" w:rsidRDefault="00347BB0" w:rsidP="00F749BF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58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48166850" w14:textId="6FE2C1A9" w:rsidR="00347BB0" w:rsidRPr="005062B2" w:rsidRDefault="00347BB0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</w:p>
        </w:tc>
      </w:tr>
      <w:tr w:rsidR="00D62847" w:rsidRPr="005062B2" w14:paraId="2041D5A6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F2517EB" w14:textId="77777777" w:rsidR="00D62847" w:rsidRPr="005062B2" w:rsidRDefault="00D62847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9</w:t>
            </w:r>
          </w:p>
        </w:tc>
        <w:tc>
          <w:tcPr>
            <w:tcW w:w="2131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2D136937" w14:textId="77777777" w:rsidR="00D62847" w:rsidRPr="005062B2" w:rsidRDefault="00D62847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van de kwaliteitsborging van het proj</w:t>
            </w:r>
            <w:bookmarkStart w:id="0" w:name="_GoBack"/>
            <w:bookmarkEnd w:id="0"/>
            <w:r w:rsidRPr="005062B2">
              <w:rPr>
                <w:rFonts w:ascii="Verdana" w:hAnsi="Verdana"/>
                <w:sz w:val="18"/>
                <w:szCs w:val="18"/>
              </w:rPr>
              <w:t>ect: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5CB82A76" w14:textId="77777777" w:rsidR="00D62847" w:rsidRPr="005062B2" w:rsidRDefault="00D62847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7D8BF85" w14:textId="77777777" w:rsidR="00C34936" w:rsidRDefault="00C34936" w:rsidP="00F969B9">
      <w:pPr>
        <w:keepNext/>
        <w:rPr>
          <w:rFonts w:ascii="Verdana" w:hAnsi="Verdana"/>
          <w:sz w:val="18"/>
          <w:szCs w:val="18"/>
        </w:rPr>
      </w:pPr>
    </w:p>
    <w:p w14:paraId="18AE008C" w14:textId="77777777" w:rsidR="00745EC3" w:rsidRPr="005062B2" w:rsidRDefault="00745EC3" w:rsidP="00F969B9">
      <w:pPr>
        <w:keepNext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De rechtsgeldig vertegenwoordiger:</w:t>
      </w:r>
    </w:p>
    <w:p w14:paraId="6657BA06" w14:textId="77777777" w:rsidR="00EE5490" w:rsidRPr="005062B2" w:rsidRDefault="00EE5490" w:rsidP="00F969B9">
      <w:pPr>
        <w:keepNext/>
        <w:rPr>
          <w:rFonts w:ascii="Verdana" w:hAnsi="Verdana"/>
          <w:sz w:val="18"/>
          <w:szCs w:val="18"/>
        </w:rPr>
      </w:pPr>
    </w:p>
    <w:p w14:paraId="4E8856BD" w14:textId="77777777" w:rsidR="005F2B23" w:rsidRPr="005062B2" w:rsidRDefault="005F2B23" w:rsidP="00F969B9">
      <w:pPr>
        <w:keepNext/>
        <w:rPr>
          <w:rFonts w:ascii="Verdana" w:hAnsi="Verdana"/>
          <w:sz w:val="18"/>
          <w:szCs w:val="18"/>
        </w:rPr>
      </w:pPr>
    </w:p>
    <w:p w14:paraId="5F747357" w14:textId="77777777" w:rsidR="00745EC3" w:rsidRPr="005062B2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1179B2EA" w14:textId="77777777" w:rsidR="00745EC3" w:rsidRPr="005062B2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(Datum)</w:t>
      </w:r>
      <w:r w:rsidRPr="005062B2">
        <w:rPr>
          <w:rFonts w:ascii="Verdana" w:hAnsi="Verdana"/>
          <w:sz w:val="18"/>
          <w:szCs w:val="18"/>
        </w:rPr>
        <w:tab/>
        <w:t>(Handtekening)</w:t>
      </w:r>
    </w:p>
    <w:p w14:paraId="04D17A7A" w14:textId="77777777" w:rsidR="00745EC3" w:rsidRPr="005062B2" w:rsidRDefault="009A0CD5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__________________________________</w:t>
      </w:r>
      <w:r w:rsidR="00745EC3"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73544806" w14:textId="77777777" w:rsidR="00745EC3" w:rsidRPr="005062B2" w:rsidRDefault="009A0CD5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(Firmanaam)</w:t>
      </w:r>
      <w:r w:rsidR="00745EC3" w:rsidRPr="005062B2">
        <w:rPr>
          <w:rFonts w:ascii="Verdana" w:hAnsi="Verdana"/>
          <w:sz w:val="18"/>
          <w:szCs w:val="18"/>
        </w:rPr>
        <w:tab/>
        <w:t>(Naam)</w:t>
      </w:r>
    </w:p>
    <w:p w14:paraId="035C06BE" w14:textId="77777777" w:rsidR="00745EC3" w:rsidRPr="005062B2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7C7B6489" w14:textId="77777777" w:rsidR="00745EC3" w:rsidRPr="005062B2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(Functie)</w:t>
      </w:r>
    </w:p>
    <w:p w14:paraId="24CCE0D8" w14:textId="77777777" w:rsidR="003B2C41" w:rsidRPr="005062B2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br w:type="page"/>
      </w:r>
    </w:p>
    <w:p w14:paraId="62DA88B9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lastRenderedPageBreak/>
        <w:t>Naam Bureau/Bedrijf: ………………………………….</w:t>
      </w:r>
    </w:p>
    <w:p w14:paraId="74BBFB45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</w:p>
    <w:p w14:paraId="6AA36CA4" w14:textId="6A153423" w:rsidR="003B2C41" w:rsidRPr="005062B2" w:rsidRDefault="003B2C41" w:rsidP="003B2C41">
      <w:pPr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Vul deze tabel in indien gebruik wordt gemaakt van referenties van derden</w:t>
      </w:r>
      <w:r w:rsidR="004041A3">
        <w:rPr>
          <w:rFonts w:ascii="Verdana" w:hAnsi="Verdana"/>
          <w:sz w:val="18"/>
          <w:szCs w:val="18"/>
        </w:rPr>
        <w:t>.</w:t>
      </w:r>
    </w:p>
    <w:p w14:paraId="1A8BC30C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</w:p>
    <w:p w14:paraId="7EC6534F" w14:textId="77777777" w:rsidR="003B2C41" w:rsidRPr="005062B2" w:rsidRDefault="003B2C41" w:rsidP="003B2C41">
      <w:pPr>
        <w:rPr>
          <w:rFonts w:ascii="Verdana" w:hAnsi="Verdana"/>
          <w:b/>
          <w:sz w:val="18"/>
          <w:szCs w:val="18"/>
        </w:rPr>
      </w:pPr>
      <w:r w:rsidRPr="005062B2">
        <w:rPr>
          <w:rFonts w:ascii="Verdana" w:hAnsi="Verdana"/>
          <w:b/>
          <w:sz w:val="18"/>
          <w:szCs w:val="18"/>
        </w:rPr>
        <w:t>Tabel 2 opgave referenties van derden</w:t>
      </w:r>
    </w:p>
    <w:p w14:paraId="1977077F" w14:textId="77777777" w:rsidR="003B2C41" w:rsidRPr="005062B2" w:rsidRDefault="003B2C41" w:rsidP="003B2C41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9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7"/>
        <w:gridCol w:w="3989"/>
        <w:gridCol w:w="3010"/>
        <w:gridCol w:w="2144"/>
      </w:tblGrid>
      <w:tr w:rsidR="003B2C41" w:rsidRPr="005062B2" w14:paraId="4346441F" w14:textId="77777777" w:rsidTr="00E16B51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0667481D" w14:textId="77777777" w:rsidR="003B2C41" w:rsidRPr="005062B2" w:rsidRDefault="003B2C41" w:rsidP="00E16B51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062B2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</w:p>
        </w:tc>
      </w:tr>
      <w:tr w:rsidR="003B2C41" w:rsidRPr="005062B2" w14:paraId="2686DA8F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79B02CF4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76B988B8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46BEF341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B2C41" w:rsidRPr="005062B2" w14:paraId="67C4D836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1E7B608A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7E3357A2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en discipline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12B5E953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B2C41" w:rsidRPr="005062B2" w14:paraId="673DC79C" w14:textId="77777777" w:rsidTr="00347BB0">
        <w:trPr>
          <w:cantSplit/>
          <w:jc w:val="center"/>
        </w:trPr>
        <w:tc>
          <w:tcPr>
            <w:tcW w:w="220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5A77F44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05C9F98C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</w:p>
          <w:p w14:paraId="578140AA" w14:textId="77777777" w:rsidR="003417F4" w:rsidRPr="005062B2" w:rsidRDefault="003417F4" w:rsidP="00E16B51">
            <w:pPr>
              <w:rPr>
                <w:rFonts w:ascii="Verdana" w:hAnsi="Verdana"/>
                <w:sz w:val="18"/>
              </w:rPr>
            </w:pPr>
          </w:p>
          <w:p w14:paraId="149A96BF" w14:textId="77777777" w:rsidR="003417F4" w:rsidRPr="005062B2" w:rsidRDefault="003417F4" w:rsidP="00E16B51">
            <w:pPr>
              <w:rPr>
                <w:rFonts w:ascii="Verdana" w:hAnsi="Verdana"/>
                <w:sz w:val="18"/>
              </w:rPr>
            </w:pPr>
          </w:p>
          <w:p w14:paraId="307718EC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2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E5AABE4" w14:textId="409AA933" w:rsidR="003417F4" w:rsidRPr="005062B2" w:rsidRDefault="003417F4" w:rsidP="003417F4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Opdrachtsom of 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gefactureerd</w:t>
            </w:r>
            <w:r w:rsidRPr="005062B2">
              <w:rPr>
                <w:rFonts w:ascii="Verdana" w:hAnsi="Verdana"/>
                <w:sz w:val="18"/>
                <w:szCs w:val="18"/>
              </w:rPr>
              <w:t xml:space="preserve"> totaalbedrag op jaarbasis, exclusief BTW.</w:t>
            </w:r>
          </w:p>
          <w:p w14:paraId="03644A99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398E9019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Eventuele waarde van het gedeelte dat in onderaanneming is uitgevoerd.</w:t>
            </w:r>
          </w:p>
        </w:tc>
        <w:tc>
          <w:tcPr>
            <w:tcW w:w="2653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D3AD19F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44887FA0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4395062D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0995E0D3" w14:textId="77777777" w:rsidR="003417F4" w:rsidRPr="005062B2" w:rsidRDefault="003417F4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471AB926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3B2C41" w:rsidRPr="005062B2" w14:paraId="38BE1187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81F9F96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003A1743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opdrachtgever:</w:t>
            </w:r>
          </w:p>
          <w:p w14:paraId="4F9B09AE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</w:t>
            </w:r>
          </w:p>
          <w:p w14:paraId="09CF35BA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Telefoonnummer:</w:t>
            </w:r>
          </w:p>
          <w:p w14:paraId="6D4CD671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37CB9DE5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197522F3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3DCA8611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1D860016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3B2C41" w:rsidRPr="005062B2" w14:paraId="0D424735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6EB33118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6B6F69BD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2C3879F6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0DABA76A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3B2C41" w:rsidRPr="005062B2" w14:paraId="32E66362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2B26A7C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28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1ABF3A8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602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CAF615A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7F36940E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6BDADF89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46BE6DC0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1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28536A5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1B8E0DE4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33B7B547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29B22947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F2B23" w:rsidRPr="005062B2" w14:paraId="2D3499CA" w14:textId="77777777" w:rsidTr="00347BB0">
        <w:trPr>
          <w:cantSplit/>
          <w:jc w:val="center"/>
        </w:trPr>
        <w:tc>
          <w:tcPr>
            <w:tcW w:w="220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B7F713B" w14:textId="77777777" w:rsidR="005F2B23" w:rsidRPr="005062B2" w:rsidRDefault="005F2B23" w:rsidP="00FA2D0C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28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7327BAF9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602" w:type="pct"/>
            <w:tcMar>
              <w:top w:w="57" w:type="dxa"/>
              <w:bottom w:w="57" w:type="dxa"/>
            </w:tcMar>
            <w:vAlign w:val="center"/>
          </w:tcPr>
          <w:p w14:paraId="563CDACA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051" w:type="pct"/>
            <w:vAlign w:val="center"/>
          </w:tcPr>
          <w:p w14:paraId="77A26CCB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5F2B23" w:rsidRPr="005062B2" w14:paraId="565E2E64" w14:textId="77777777" w:rsidTr="00347BB0">
        <w:trPr>
          <w:cantSplit/>
          <w:jc w:val="center"/>
        </w:trPr>
        <w:tc>
          <w:tcPr>
            <w:tcW w:w="220" w:type="pct"/>
            <w:vMerge/>
            <w:tcMar>
              <w:top w:w="57" w:type="dxa"/>
              <w:bottom w:w="57" w:type="dxa"/>
            </w:tcMar>
            <w:vAlign w:val="center"/>
          </w:tcPr>
          <w:p w14:paraId="55FC9F8A" w14:textId="77777777" w:rsidR="005F2B23" w:rsidRPr="005062B2" w:rsidRDefault="005F2B23" w:rsidP="00FA2D0C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28" w:type="pct"/>
            <w:vMerge/>
            <w:tcMar>
              <w:top w:w="57" w:type="dxa"/>
              <w:bottom w:w="57" w:type="dxa"/>
            </w:tcMar>
            <w:vAlign w:val="center"/>
          </w:tcPr>
          <w:p w14:paraId="57816412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02" w:type="pct"/>
            <w:tcMar>
              <w:top w:w="57" w:type="dxa"/>
              <w:bottom w:w="57" w:type="dxa"/>
            </w:tcMar>
            <w:vAlign w:val="center"/>
          </w:tcPr>
          <w:p w14:paraId="19E8F8CF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051" w:type="pct"/>
            <w:vAlign w:val="center"/>
          </w:tcPr>
          <w:p w14:paraId="199DD0C1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47BB0" w:rsidRPr="005062B2" w14:paraId="507FB664" w14:textId="77777777" w:rsidTr="00347BB0">
        <w:trPr>
          <w:cantSplit/>
          <w:trHeight w:val="1486"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76268798" w14:textId="77777777" w:rsidR="00347BB0" w:rsidRPr="005062B2" w:rsidRDefault="00347BB0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28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F2CC72F" w14:textId="77777777" w:rsidR="00347BB0" w:rsidRPr="005062B2" w:rsidRDefault="00347BB0" w:rsidP="00E16B51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33E21E62" w14:textId="77777777" w:rsidR="00347BB0" w:rsidRPr="005062B2" w:rsidRDefault="00347BB0" w:rsidP="00D62847">
            <w:pPr>
              <w:rPr>
                <w:rFonts w:ascii="Verdana" w:hAnsi="Verdana"/>
                <w:sz w:val="18"/>
                <w:szCs w:val="18"/>
              </w:rPr>
            </w:pPr>
          </w:p>
          <w:p w14:paraId="04B453F2" w14:textId="77777777" w:rsidR="00347BB0" w:rsidRPr="005062B2" w:rsidRDefault="00347BB0" w:rsidP="00D62847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53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0123ABBA" w14:textId="5C8F4FE7" w:rsidR="00347BB0" w:rsidRPr="005062B2" w:rsidRDefault="00347BB0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</w:p>
        </w:tc>
      </w:tr>
      <w:tr w:rsidR="003B2C41" w14:paraId="093D932C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E850088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9</w:t>
            </w:r>
          </w:p>
        </w:tc>
        <w:tc>
          <w:tcPr>
            <w:tcW w:w="2128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5F723D6B" w14:textId="77777777" w:rsidR="003B2C41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3CAB0DCF" w14:textId="77777777" w:rsidR="003B2C41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A43B1B7" w14:textId="77777777" w:rsidR="003B2C41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p w14:paraId="488F8CF8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De rechtsgeldig vertegenwoordiger:</w:t>
      </w:r>
    </w:p>
    <w:p w14:paraId="461FD272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</w:p>
    <w:p w14:paraId="4DD93CC6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</w:p>
    <w:p w14:paraId="21FD5E35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1013EEC6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(Datum)</w:t>
      </w:r>
      <w:r w:rsidRPr="005062B2">
        <w:rPr>
          <w:rFonts w:ascii="Verdana" w:hAnsi="Verdana"/>
          <w:sz w:val="18"/>
          <w:szCs w:val="18"/>
        </w:rPr>
        <w:tab/>
        <w:t>(Handtekening)</w:t>
      </w:r>
    </w:p>
    <w:p w14:paraId="67BBDB66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2CDCBE1C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(Firmanaam)</w:t>
      </w:r>
      <w:r w:rsidRPr="005062B2">
        <w:rPr>
          <w:rFonts w:ascii="Verdana" w:hAnsi="Verdana"/>
          <w:sz w:val="18"/>
          <w:szCs w:val="18"/>
        </w:rPr>
        <w:tab/>
        <w:t>(Naam)</w:t>
      </w:r>
    </w:p>
    <w:p w14:paraId="2B75FAC9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6822B6DA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(Functie)</w:t>
      </w:r>
    </w:p>
    <w:p w14:paraId="7EC4376F" w14:textId="77777777" w:rsidR="00C34936" w:rsidRDefault="00C34936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sectPr w:rsidR="00C34936" w:rsidSect="00B739F5">
      <w:headerReference w:type="default" r:id="rId7"/>
      <w:footerReference w:type="default" r:id="rId8"/>
      <w:pgSz w:w="11906" w:h="16838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4C372E" w14:textId="77777777" w:rsidR="00AF3EC4" w:rsidRDefault="00AF3EC4">
      <w:r>
        <w:separator/>
      </w:r>
    </w:p>
  </w:endnote>
  <w:endnote w:type="continuationSeparator" w:id="0">
    <w:p w14:paraId="17F379DB" w14:textId="77777777" w:rsidR="00AF3EC4" w:rsidRDefault="00AF3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8EE01" w14:textId="088F92F3" w:rsidR="003B2C41" w:rsidRPr="00BD5FCF" w:rsidRDefault="005D401C" w:rsidP="005F21C4">
    <w:pPr>
      <w:pStyle w:val="Voettekst"/>
      <w:rPr>
        <w:rFonts w:ascii="Verdana" w:hAnsi="Verdana"/>
        <w:sz w:val="16"/>
        <w:szCs w:val="16"/>
      </w:rPr>
    </w:pPr>
    <w:r w:rsidRPr="005E150B">
      <w:rPr>
        <w:rFonts w:ascii="Verdana" w:hAnsi="Verdana"/>
        <w:sz w:val="16"/>
        <w:szCs w:val="16"/>
      </w:rPr>
      <w:t>I&amp;A-nummer:</w:t>
    </w:r>
    <w:r w:rsidR="005E150B" w:rsidRPr="005E150B">
      <w:rPr>
        <w:rFonts w:ascii="Verdana" w:hAnsi="Verdana"/>
        <w:sz w:val="16"/>
        <w:szCs w:val="16"/>
      </w:rPr>
      <w:t>2019</w:t>
    </w:r>
    <w:r w:rsidR="005E150B">
      <w:rPr>
        <w:rFonts w:ascii="Verdana" w:hAnsi="Verdana"/>
        <w:sz w:val="16"/>
        <w:szCs w:val="16"/>
      </w:rPr>
      <w:t>_0169</w:t>
    </w:r>
    <w:r w:rsidR="004041A3" w:rsidRPr="00BD5FCF">
      <w:rPr>
        <w:rFonts w:ascii="Verdana" w:hAnsi="Verdana"/>
        <w:sz w:val="16"/>
        <w:szCs w:val="16"/>
      </w:rPr>
      <w:tab/>
    </w:r>
    <w:r w:rsidR="004041A3" w:rsidRPr="00BD5FCF">
      <w:rPr>
        <w:rFonts w:ascii="Verdana" w:hAnsi="Verdana"/>
        <w:sz w:val="16"/>
        <w:szCs w:val="16"/>
      </w:rPr>
      <w:tab/>
    </w:r>
    <w:r w:rsidR="00BE149A" w:rsidRPr="00BD5FCF">
      <w:rPr>
        <w:rFonts w:ascii="Verdana" w:hAnsi="Verdana"/>
        <w:bCs/>
        <w:sz w:val="16"/>
        <w:szCs w:val="16"/>
      </w:rPr>
      <w:t xml:space="preserve">Pagina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PAGE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5E150B">
      <w:rPr>
        <w:rStyle w:val="Paginanummer"/>
        <w:rFonts w:ascii="Verdana" w:hAnsi="Verdana"/>
        <w:bCs/>
        <w:noProof/>
        <w:sz w:val="16"/>
        <w:szCs w:val="16"/>
      </w:rPr>
      <w:t>1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  <w:r w:rsidR="00BE149A" w:rsidRPr="00BD5FCF">
      <w:rPr>
        <w:rFonts w:ascii="Verdana" w:hAnsi="Verdana"/>
        <w:bCs/>
        <w:sz w:val="16"/>
        <w:szCs w:val="16"/>
      </w:rPr>
      <w:t xml:space="preserve"> van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NUMPAGES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5E150B">
      <w:rPr>
        <w:rStyle w:val="Paginanummer"/>
        <w:rFonts w:ascii="Verdana" w:hAnsi="Verdana"/>
        <w:bCs/>
        <w:noProof/>
        <w:sz w:val="16"/>
        <w:szCs w:val="16"/>
      </w:rPr>
      <w:t>3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</w:p>
  <w:p w14:paraId="4957FD08" w14:textId="77777777" w:rsidR="00C02ADE" w:rsidRPr="00BD5FCF" w:rsidRDefault="00C02ADE" w:rsidP="007B38D3">
    <w:pPr>
      <w:rPr>
        <w:sz w:val="16"/>
        <w:szCs w:val="16"/>
      </w:rPr>
    </w:pPr>
  </w:p>
  <w:p w14:paraId="4F92E662" w14:textId="77777777" w:rsidR="00C02ADE" w:rsidRPr="00BD5FCF" w:rsidRDefault="00C02ADE" w:rsidP="007B38D3">
    <w:pPr>
      <w:rPr>
        <w:sz w:val="16"/>
        <w:szCs w:val="16"/>
      </w:rPr>
    </w:pPr>
  </w:p>
  <w:p w14:paraId="519D2C92" w14:textId="77777777" w:rsidR="00C02ADE" w:rsidRPr="00BD5FCF" w:rsidRDefault="00C02ADE" w:rsidP="007B38D3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056BD5" w14:textId="77777777" w:rsidR="00AF3EC4" w:rsidRDefault="00AF3EC4">
      <w:r>
        <w:separator/>
      </w:r>
    </w:p>
  </w:footnote>
  <w:footnote w:type="continuationSeparator" w:id="0">
    <w:p w14:paraId="3B32C5E1" w14:textId="77777777" w:rsidR="00AF3EC4" w:rsidRDefault="00AF3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59EB8F" w14:textId="1E55D599" w:rsidR="000D2840" w:rsidRDefault="00087BF5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 w:rsidRPr="00087BF5">
      <w:rPr>
        <w:rFonts w:cs="Arial"/>
        <w:b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 wp14:anchorId="0242FDA1" wp14:editId="5DF018E9">
          <wp:simplePos x="0" y="0"/>
          <wp:positionH relativeFrom="column">
            <wp:posOffset>1064260</wp:posOffset>
          </wp:positionH>
          <wp:positionV relativeFrom="paragraph">
            <wp:posOffset>-111760</wp:posOffset>
          </wp:positionV>
          <wp:extent cx="3559810" cy="737870"/>
          <wp:effectExtent l="0" t="0" r="2540" b="5080"/>
          <wp:wrapNone/>
          <wp:docPr id="22" name="Afbeelding 22" descr="G:\Logo Aalsmeer en Amstelveen gecombineer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Logo Aalsmeer en Amstelveen gecombineerd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9810" cy="737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AECB94" w14:textId="6F69D9D9" w:rsidR="000D2840" w:rsidRDefault="0076511C" w:rsidP="002D0BEC">
    <w:pPr>
      <w:widowControl w:val="0"/>
      <w:autoSpaceDE w:val="0"/>
      <w:autoSpaceDN w:val="0"/>
      <w:adjustRightInd w:val="0"/>
      <w:spacing w:before="99"/>
      <w:ind w:left="1701" w:right="-20" w:firstLine="567"/>
      <w:rPr>
        <w:rFonts w:ascii="Times New Roman" w:hAnsi="Times New Roman"/>
        <w:lang w:val="en-US"/>
      </w:rPr>
    </w:pPr>
    <w:r>
      <w:rPr>
        <w:rFonts w:cs="Arial"/>
        <w:b/>
        <w:noProof/>
        <w:sz w:val="28"/>
        <w:szCs w:val="28"/>
      </w:rPr>
      <w:t xml:space="preserve">         </w:t>
    </w:r>
    <w:r w:rsidR="000D2840">
      <w:rPr>
        <w:rFonts w:cs="Arial"/>
        <w:b/>
        <w:noProof/>
        <w:sz w:val="28"/>
        <w:szCs w:val="28"/>
      </w:rPr>
      <w:t xml:space="preserve">                </w:t>
    </w:r>
  </w:p>
  <w:p w14:paraId="161E8B8B" w14:textId="3B52E212" w:rsidR="003427D3" w:rsidRPr="000D2840" w:rsidRDefault="002D0BEC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>
      <w:rPr>
        <w:rFonts w:cs="Arial"/>
        <w:b/>
        <w:noProof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>
    <w:abstractNumId w:val="8"/>
  </w:num>
  <w:num w:numId="2">
    <w:abstractNumId w:val="20"/>
  </w:num>
  <w:num w:numId="3">
    <w:abstractNumId w:val="12"/>
  </w:num>
  <w:num w:numId="4">
    <w:abstractNumId w:val="13"/>
  </w:num>
  <w:num w:numId="5">
    <w:abstractNumId w:val="19"/>
  </w:num>
  <w:num w:numId="6">
    <w:abstractNumId w:val="17"/>
  </w:num>
  <w:num w:numId="7">
    <w:abstractNumId w:val="14"/>
  </w:num>
  <w:num w:numId="8">
    <w:abstractNumId w:val="10"/>
  </w:num>
  <w:num w:numId="9">
    <w:abstractNumId w:val="11"/>
  </w:num>
  <w:num w:numId="10">
    <w:abstractNumId w:val="16"/>
  </w:num>
  <w:num w:numId="11">
    <w:abstractNumId w:val="18"/>
  </w:num>
  <w:num w:numId="12">
    <w:abstractNumId w:val="15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567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GU_eerste_bak" w:val="1"/>
    <w:docVar w:name="GU_overige_bak" w:val="1"/>
  </w:docVars>
  <w:rsids>
    <w:rsidRoot w:val="00E10941"/>
    <w:rsid w:val="00012CC5"/>
    <w:rsid w:val="000204A9"/>
    <w:rsid w:val="0008449F"/>
    <w:rsid w:val="00087BF5"/>
    <w:rsid w:val="000A1464"/>
    <w:rsid w:val="000D1027"/>
    <w:rsid w:val="000D2840"/>
    <w:rsid w:val="000E73AC"/>
    <w:rsid w:val="001213BB"/>
    <w:rsid w:val="00127055"/>
    <w:rsid w:val="00132422"/>
    <w:rsid w:val="00165096"/>
    <w:rsid w:val="001665F3"/>
    <w:rsid w:val="00171AC3"/>
    <w:rsid w:val="00175897"/>
    <w:rsid w:val="001979B8"/>
    <w:rsid w:val="001D66CD"/>
    <w:rsid w:val="001E0CB5"/>
    <w:rsid w:val="001F0F04"/>
    <w:rsid w:val="00235CBA"/>
    <w:rsid w:val="00236F94"/>
    <w:rsid w:val="00243E18"/>
    <w:rsid w:val="002555BC"/>
    <w:rsid w:val="00287322"/>
    <w:rsid w:val="00290E8B"/>
    <w:rsid w:val="0029588E"/>
    <w:rsid w:val="002A1EA6"/>
    <w:rsid w:val="002B0C8A"/>
    <w:rsid w:val="002D0BEC"/>
    <w:rsid w:val="0033440E"/>
    <w:rsid w:val="003417F4"/>
    <w:rsid w:val="003427D3"/>
    <w:rsid w:val="00347BB0"/>
    <w:rsid w:val="003B2C41"/>
    <w:rsid w:val="003C460F"/>
    <w:rsid w:val="003D43B6"/>
    <w:rsid w:val="003D727D"/>
    <w:rsid w:val="003E5A96"/>
    <w:rsid w:val="003E69A4"/>
    <w:rsid w:val="004041A3"/>
    <w:rsid w:val="0042777E"/>
    <w:rsid w:val="0048482A"/>
    <w:rsid w:val="004A519A"/>
    <w:rsid w:val="004C6E8A"/>
    <w:rsid w:val="004C7FE9"/>
    <w:rsid w:val="004F1044"/>
    <w:rsid w:val="005062B2"/>
    <w:rsid w:val="0055202A"/>
    <w:rsid w:val="00553BED"/>
    <w:rsid w:val="00553C49"/>
    <w:rsid w:val="005605F3"/>
    <w:rsid w:val="005B4EE1"/>
    <w:rsid w:val="005D401C"/>
    <w:rsid w:val="005E150B"/>
    <w:rsid w:val="005E199B"/>
    <w:rsid w:val="005F21C4"/>
    <w:rsid w:val="005F2B23"/>
    <w:rsid w:val="005F5316"/>
    <w:rsid w:val="005F662A"/>
    <w:rsid w:val="006033E1"/>
    <w:rsid w:val="00622845"/>
    <w:rsid w:val="00623B45"/>
    <w:rsid w:val="0065595B"/>
    <w:rsid w:val="0067198A"/>
    <w:rsid w:val="006C3075"/>
    <w:rsid w:val="00702C64"/>
    <w:rsid w:val="00742387"/>
    <w:rsid w:val="00745EC3"/>
    <w:rsid w:val="007469AA"/>
    <w:rsid w:val="007508D6"/>
    <w:rsid w:val="0075516E"/>
    <w:rsid w:val="0076511C"/>
    <w:rsid w:val="007A4EB2"/>
    <w:rsid w:val="007B38D3"/>
    <w:rsid w:val="007C4DA3"/>
    <w:rsid w:val="007D6209"/>
    <w:rsid w:val="007E5BC7"/>
    <w:rsid w:val="00814A98"/>
    <w:rsid w:val="00825F5B"/>
    <w:rsid w:val="008575C7"/>
    <w:rsid w:val="0086587A"/>
    <w:rsid w:val="00875876"/>
    <w:rsid w:val="00880B23"/>
    <w:rsid w:val="008D36B3"/>
    <w:rsid w:val="009026D0"/>
    <w:rsid w:val="00941070"/>
    <w:rsid w:val="009770B3"/>
    <w:rsid w:val="009808FD"/>
    <w:rsid w:val="00981F65"/>
    <w:rsid w:val="00982A3F"/>
    <w:rsid w:val="009936B3"/>
    <w:rsid w:val="00996520"/>
    <w:rsid w:val="009A0CD5"/>
    <w:rsid w:val="009B33F2"/>
    <w:rsid w:val="009E6C0D"/>
    <w:rsid w:val="00A94509"/>
    <w:rsid w:val="00AB42F8"/>
    <w:rsid w:val="00AC0DF6"/>
    <w:rsid w:val="00AC3FF8"/>
    <w:rsid w:val="00AE3EF0"/>
    <w:rsid w:val="00AF2292"/>
    <w:rsid w:val="00AF3EC4"/>
    <w:rsid w:val="00B2172A"/>
    <w:rsid w:val="00B37A99"/>
    <w:rsid w:val="00B739F5"/>
    <w:rsid w:val="00BB27B0"/>
    <w:rsid w:val="00BD5FCF"/>
    <w:rsid w:val="00BE149A"/>
    <w:rsid w:val="00BE53D3"/>
    <w:rsid w:val="00C02ADE"/>
    <w:rsid w:val="00C02C8E"/>
    <w:rsid w:val="00C168C6"/>
    <w:rsid w:val="00C31AE5"/>
    <w:rsid w:val="00C34936"/>
    <w:rsid w:val="00C46693"/>
    <w:rsid w:val="00C5514C"/>
    <w:rsid w:val="00C5795D"/>
    <w:rsid w:val="00C649C3"/>
    <w:rsid w:val="00C65A4E"/>
    <w:rsid w:val="00C80466"/>
    <w:rsid w:val="00CA5AFE"/>
    <w:rsid w:val="00CD78EE"/>
    <w:rsid w:val="00D140DC"/>
    <w:rsid w:val="00D46830"/>
    <w:rsid w:val="00D54D3F"/>
    <w:rsid w:val="00D62847"/>
    <w:rsid w:val="00D91CD0"/>
    <w:rsid w:val="00DA3B68"/>
    <w:rsid w:val="00DB1EF7"/>
    <w:rsid w:val="00DB5DE2"/>
    <w:rsid w:val="00DD0AA8"/>
    <w:rsid w:val="00DD398B"/>
    <w:rsid w:val="00E10941"/>
    <w:rsid w:val="00E30F7D"/>
    <w:rsid w:val="00E349B7"/>
    <w:rsid w:val="00E354D4"/>
    <w:rsid w:val="00EC582C"/>
    <w:rsid w:val="00EC5A8E"/>
    <w:rsid w:val="00EE5490"/>
    <w:rsid w:val="00F344FC"/>
    <w:rsid w:val="00F432FC"/>
    <w:rsid w:val="00F512A3"/>
    <w:rsid w:val="00F6611D"/>
    <w:rsid w:val="00F729AC"/>
    <w:rsid w:val="00F749BF"/>
    <w:rsid w:val="00F9163E"/>
    <w:rsid w:val="00F969B9"/>
    <w:rsid w:val="00FB3D2D"/>
    <w:rsid w:val="00FD607D"/>
    <w:rsid w:val="00F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138829D2"/>
  <w15:docId w15:val="{403A9678-E131-43F4-9534-EC9671F6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character" w:customStyle="1" w:styleId="Kop9Char">
    <w:name w:val="Kop 9 Char"/>
    <w:rPr>
      <w:rFonts w:ascii="Arial" w:hAnsi="Arial"/>
      <w:b/>
      <w:i/>
    </w:rPr>
  </w:style>
  <w:style w:type="character" w:customStyle="1" w:styleId="KoptekstChar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customStyle="1" w:styleId="KoptekstChar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customStyle="1" w:styleId="Default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ardLinks1cm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eastAsiaTheme="minorHAnsi" w:hAnsi="Arial" w:cs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610540DC</Template>
  <TotalTime>3</TotalTime>
  <Pages>3</Pages>
  <Words>483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Amstelveen</Company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Vlijm, Timo</dc:creator>
  <cp:lastModifiedBy>Boom, Paula</cp:lastModifiedBy>
  <cp:revision>5</cp:revision>
  <cp:lastPrinted>2017-03-20T10:31:00Z</cp:lastPrinted>
  <dcterms:created xsi:type="dcterms:W3CDTF">2018-04-23T11:51:00Z</dcterms:created>
  <dcterms:modified xsi:type="dcterms:W3CDTF">2021-02-08T14:43:00Z</dcterms:modified>
</cp:coreProperties>
</file>